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C3F30" w14:textId="4F89DD03" w:rsidR="00BA00AB" w:rsidRDefault="007960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DARELL</w:t>
      </w:r>
      <w:r>
        <w:rPr>
          <w:rFonts w:ascii="Times New Roman" w:hAnsi="Times New Roman" w:cs="Times New Roman"/>
          <w:sz w:val="24"/>
          <w:szCs w:val="24"/>
        </w:rPr>
        <w:t xml:space="preserve">      (fl.1410)</w:t>
      </w:r>
    </w:p>
    <w:p w14:paraId="76F09F97" w14:textId="08276C74" w:rsidR="00796033" w:rsidRDefault="007960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856B6" w14:textId="02A36348" w:rsidR="00796033" w:rsidRDefault="007960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2468A5" w14:textId="33536543" w:rsidR="00796033" w:rsidRDefault="007960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Nov.1410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Kent.    (C.F.R. 1405-13</w:t>
      </w:r>
      <w:r w:rsidR="003C505F">
        <w:rPr>
          <w:rFonts w:ascii="Times New Roman" w:hAnsi="Times New Roman" w:cs="Times New Roman"/>
          <w:sz w:val="24"/>
          <w:szCs w:val="24"/>
        </w:rPr>
        <w:t xml:space="preserve"> p.204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EECD270" w14:textId="2E51B8C1" w:rsidR="00796033" w:rsidRDefault="007960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298215" w14:textId="23701B6C" w:rsidR="00796033" w:rsidRDefault="007960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8D621" w14:textId="7F9B65EF" w:rsidR="00796033" w:rsidRDefault="007960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A279A3" w14:textId="70C827CE" w:rsidR="00796033" w:rsidRPr="00796033" w:rsidRDefault="007960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July 2021</w:t>
      </w:r>
    </w:p>
    <w:sectPr w:rsidR="00796033" w:rsidRPr="007960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E490B" w14:textId="77777777" w:rsidR="00796033" w:rsidRDefault="00796033" w:rsidP="009139A6">
      <w:r>
        <w:separator/>
      </w:r>
    </w:p>
  </w:endnote>
  <w:endnote w:type="continuationSeparator" w:id="0">
    <w:p w14:paraId="33CC8A39" w14:textId="77777777" w:rsidR="00796033" w:rsidRDefault="007960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83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39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15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103EF" w14:textId="77777777" w:rsidR="00796033" w:rsidRDefault="00796033" w:rsidP="009139A6">
      <w:r>
        <w:separator/>
      </w:r>
    </w:p>
  </w:footnote>
  <w:footnote w:type="continuationSeparator" w:id="0">
    <w:p w14:paraId="2E509806" w14:textId="77777777" w:rsidR="00796033" w:rsidRDefault="007960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778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13F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02A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033"/>
    <w:rsid w:val="000666E0"/>
    <w:rsid w:val="002510B7"/>
    <w:rsid w:val="003C505F"/>
    <w:rsid w:val="005C130B"/>
    <w:rsid w:val="0079603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29334"/>
  <w15:chartTrackingRefBased/>
  <w15:docId w15:val="{C290766E-F61E-4C35-B3C5-8E0F8E406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2021-07-17T10:34:00Z</dcterms:created>
  <dcterms:modified xsi:type="dcterms:W3CDTF">2021-07-17T10:36:00Z</dcterms:modified>
</cp:coreProperties>
</file>